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5239A7" w:rsidTr="005239A7" w14:paraId="7DDAEE4B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39A7" w:rsidRDefault="005239A7" w14:paraId="07F755E9" w14:textId="47FD4015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39A7" w:rsidRDefault="005239A7" w14:paraId="36A78D95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5239A7" w:rsidRDefault="005239A7" w14:paraId="54EF60F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5239A7" w:rsidRDefault="005239A7" w14:paraId="7E68141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5239A7" w:rsidRDefault="005239A7" w14:paraId="79D86656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5239A7" w:rsidP="005239A7" w:rsidRDefault="005239A7" w14:paraId="52F4B997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5239A7" w:rsidP="005239A7" w:rsidRDefault="005239A7" w14:paraId="1180C9EC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5239A7" w:rsidP="005239A7" w:rsidRDefault="005239A7" w14:paraId="14CF241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St-2438/2019</w:t>
      </w:r>
    </w:p>
    <w:p w:rsidR="005239A7" w:rsidP="005239A7" w:rsidRDefault="005239A7" w14:paraId="69A7AF5D" w14:textId="77777777">
      <w:pPr>
        <w:tabs>
          <w:tab w:val="left" w:pos="709"/>
        </w:tabs>
      </w:pPr>
      <w:r>
        <w:t xml:space="preserve"> </w:t>
      </w:r>
    </w:p>
    <w:p w:rsidR="005239A7" w:rsidP="005239A7" w:rsidRDefault="005239A7" w14:paraId="60FF610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5239A7" w:rsidP="005239A7" w:rsidRDefault="005239A7" w14:paraId="403AD02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5239A7" w:rsidP="005239A7" w:rsidRDefault="005239A7" w14:paraId="2B50CE0D" w14:textId="77777777">
      <w:pPr>
        <w:tabs>
          <w:tab w:val="left" w:pos="709"/>
        </w:tabs>
      </w:pPr>
    </w:p>
    <w:p w:rsidR="005239A7" w:rsidP="005239A7" w:rsidRDefault="005239A7" w14:paraId="55FD86B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5239A7" w:rsidP="005239A7" w:rsidRDefault="005239A7" w14:paraId="7A24F017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5239A7" w:rsidP="005239A7" w:rsidRDefault="005239A7" w14:paraId="761BA09B" w14:textId="77777777">
      <w:pPr>
        <w:tabs>
          <w:tab w:val="left" w:pos="709"/>
        </w:tabs>
      </w:pPr>
    </w:p>
    <w:p w:rsidR="005239A7" w:rsidP="005239A7" w:rsidRDefault="005239A7" w14:paraId="1CED5D10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5239A7" w:rsidP="005239A7" w:rsidRDefault="005239A7" w14:paraId="5917E0F0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5239A7" w:rsidP="005239A7" w:rsidRDefault="005239A7" w14:paraId="041D44E3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5239A7" w:rsidP="005239A7" w:rsidRDefault="005239A7" w14:paraId="71E868F1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5239A7" w:rsidP="005239A7" w:rsidRDefault="005239A7" w14:paraId="7C0ED364" w14:textId="77777777">
      <w:pPr>
        <w:tabs>
          <w:tab w:val="left" w:pos="709"/>
        </w:tabs>
      </w:pPr>
    </w:p>
    <w:p w:rsidR="005239A7" w:rsidP="005239A7" w:rsidRDefault="005239A7" w14:paraId="5FD0AE78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5239A7" w:rsidP="005239A7" w:rsidRDefault="005239A7" w14:paraId="63C21745" w14:textId="77777777">
      <w:pPr>
        <w:tabs>
          <w:tab w:val="left" w:pos="709"/>
        </w:tabs>
        <w:jc w:val="both"/>
      </w:pPr>
    </w:p>
    <w:p w:rsidR="005239A7" w:rsidP="005239A7" w:rsidRDefault="005239A7" w14:paraId="28039E90" w14:textId="77777777">
      <w:pPr>
        <w:tabs>
          <w:tab w:val="left" w:pos="709"/>
        </w:tabs>
      </w:pPr>
      <w:r>
        <w:t xml:space="preserve"> </w:t>
      </w:r>
      <w:r>
        <w:tab/>
        <w:t>17. St-2438/2019</w:t>
      </w:r>
    </w:p>
    <w:p w:rsidR="005239A7" w:rsidP="005239A7" w:rsidRDefault="005239A7" w14:paraId="2DE6D4C1" w14:textId="77777777">
      <w:pPr>
        <w:tabs>
          <w:tab w:val="left" w:pos="709"/>
        </w:tabs>
      </w:pPr>
    </w:p>
    <w:p w:rsidR="005239A7" w:rsidP="005239A7" w:rsidRDefault="005239A7" w14:paraId="0B7CACCF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5239A7" w:rsidP="005239A7" w:rsidRDefault="005239A7" w14:paraId="48FE399F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5239A7" w:rsidP="005239A7" w:rsidRDefault="005239A7" w14:paraId="5BF559FC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5239A7" w:rsidP="005239A7" w:rsidRDefault="005239A7" w14:paraId="6E89EE7D" w14:textId="77777777">
      <w:pPr>
        <w:tabs>
          <w:tab w:val="left" w:pos="709"/>
        </w:tabs>
        <w:jc w:val="both"/>
      </w:pPr>
    </w:p>
    <w:p w:rsidR="005239A7" w:rsidP="005239A7" w:rsidRDefault="005239A7" w14:paraId="3C8F185D" w14:textId="77777777">
      <w:pPr>
        <w:tabs>
          <w:tab w:val="left" w:pos="709"/>
        </w:tabs>
        <w:jc w:val="both"/>
      </w:pPr>
      <w:r>
        <w:t xml:space="preserve">protiv </w:t>
      </w:r>
    </w:p>
    <w:p w:rsidR="005239A7" w:rsidP="005239A7" w:rsidRDefault="005239A7" w14:paraId="58A6714A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5239A7" w:rsidP="005239A7" w:rsidRDefault="005239A7" w14:paraId="045504FE" w14:textId="77777777">
      <w:pPr>
        <w:tabs>
          <w:tab w:val="left" w:pos="709"/>
        </w:tabs>
        <w:ind w:left="708"/>
        <w:jc w:val="both"/>
      </w:pPr>
      <w:r>
        <w:tab/>
        <w:t>SKALA d.o.o. za usluge, Gornji Stupnik, Gorenska 19, OIB: 00690278096</w:t>
      </w:r>
    </w:p>
    <w:p w:rsidR="005239A7" w:rsidP="005239A7" w:rsidRDefault="005239A7" w14:paraId="4CAD4755" w14:textId="77777777">
      <w:pPr>
        <w:tabs>
          <w:tab w:val="left" w:pos="709"/>
        </w:tabs>
        <w:ind w:left="708"/>
        <w:jc w:val="both"/>
      </w:pPr>
    </w:p>
    <w:p w:rsidR="005239A7" w:rsidP="005239A7" w:rsidRDefault="005239A7" w14:paraId="2E967786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5239A7" w:rsidP="005239A7" w:rsidRDefault="005239A7" w14:paraId="5D741BE1" w14:textId="77777777">
      <w:pPr>
        <w:tabs>
          <w:tab w:val="left" w:pos="709"/>
        </w:tabs>
        <w:jc w:val="both"/>
      </w:pPr>
    </w:p>
    <w:p w:rsidR="005239A7" w:rsidP="005239A7" w:rsidRDefault="005239A7" w14:paraId="4A5E7C86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5239A7" w:rsidP="005239A7" w:rsidRDefault="005239A7" w14:paraId="25DC0F33" w14:textId="77777777">
      <w:pPr>
        <w:tabs>
          <w:tab w:val="left" w:pos="709"/>
        </w:tabs>
      </w:pPr>
    </w:p>
    <w:p w:rsidR="005239A7" w:rsidP="005239A7" w:rsidRDefault="005239A7" w14:paraId="063FEE4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5239A7" w:rsidP="005239A7" w:rsidRDefault="005239A7" w14:paraId="5DA59A1F" w14:textId="77777777">
      <w:pPr>
        <w:tabs>
          <w:tab w:val="left" w:pos="709"/>
        </w:tabs>
      </w:pPr>
    </w:p>
    <w:p w:rsidR="005239A7" w:rsidP="005239A7" w:rsidRDefault="005239A7" w14:paraId="3516802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5239A7" w:rsidP="005239A7" w:rsidRDefault="005239A7" w14:paraId="3B3F8A20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5239A7" w:rsidP="005239A7" w:rsidRDefault="005239A7" w14:paraId="0FA2B051" w14:textId="77777777">
      <w:pPr>
        <w:tabs>
          <w:tab w:val="left" w:pos="709"/>
        </w:tabs>
      </w:pPr>
    </w:p>
    <w:p w:rsidR="00942A2A" w:rsidP="003D06B2" w:rsidRDefault="00942A2A" w14:paraId="0C828833" w14:textId="0C828833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39A7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239A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239A7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239A7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239A7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239A7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5239A7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239A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239A7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239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9A7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9A7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9A7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9A7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239A7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39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39A7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138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2438</izvorni_sadrzaj>
    <derivirana_varijabla naziv="DomainObject.Predmet.Broj_1">2438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rujna 2019.</izvorni_sadrzaj>
    <derivirana_varijabla naziv="DomainObject.Predmet.DatumIzradeOptuznogAkta_1">27. rujna 2019.</derivirana_varijabla>
  </DomainObject.Predmet.DatumIzradeOptuznogAkta>
  <DomainObject.Predmet.DatumIzradeOptuznogAktaFormated>
    <izvorni_sadrzaj>27.9.2019.</izvorni_sadrzaj>
    <derivirana_varijabla naziv="DomainObject.Predmet.DatumIzradeOptuznogAktaFormated_1">27.9.2019.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St-2438/2019</izvorni_sadrzaj>
    <derivirana_varijabla naziv="DomainObject.Predmet.OznakaBroj_1">St-2438/2019</derivirana_varijabla>
  </DomainObject.Predmet.OznakaBroj>
  <DomainObject.Predmet.OznakaBrojOptuznogAkta>
    <izvorni_sadrzaj>04-06-19-4184</izvorni_sadrzaj>
    <derivirana_varijabla naziv="DomainObject.Predmet.OznakaBrojOptuznogAkta_1">04-06-19-4184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SKALA d.o.o. za usluge</izvorni_sadrzaj>
    <derivirana_varijabla naziv="DomainObject.Predmet.ProtustrankaFormated_1">  SKALA d.o.o. za usluge</derivirana_varijabla>
  </DomainObject.Predmet.ProtustrankaFormated>
  <DomainObject.Predmet.ProtustrankaFormatedOIB>
    <izvorni_sadrzaj>  SKALA d.o.o. za usluge, OIB 00690278096</izvorni_sadrzaj>
    <derivirana_varijabla naziv="DomainObject.Predmet.ProtustrankaFormatedOIB_1">  SKALA d.o.o. za usluge, OIB 00690278096</derivirana_varijabla>
  </DomainObject.Predmet.ProtustrankaFormatedOIB>
  <DomainObject.Predmet.ProtustrankaFormatedWithAdress>
    <izvorni_sadrzaj> SKALA d.o.o. za usluge, Gorenska 19, 10255 Gornji Stupnik</izvorni_sadrzaj>
    <derivirana_varijabla naziv="DomainObject.Predmet.ProtustrankaFormatedWithAdress_1"> SKALA d.o.o. za usluge, Gorenska 19, 10255 Gornji Stupnik</derivirana_varijabla>
  </DomainObject.Predmet.ProtustrankaFormatedWithAdress>
  <DomainObject.Predmet.ProtustrankaFormatedWithAdressOIB>
    <izvorni_sadrzaj> SKALA d.o.o. za usluge, OIB 00690278096, Gorenska 19, 10255 Gornji Stupnik</izvorni_sadrzaj>
    <derivirana_varijabla naziv="DomainObject.Predmet.ProtustrankaFormatedWithAdressOIB_1"> SKALA d.o.o. za usluge, OIB 00690278096, Gorenska 19, 10255 Gornji Stupnik</derivirana_varijabla>
  </DomainObject.Predmet.ProtustrankaFormatedWithAdressOIB>
  <DomainObject.Predmet.ProtustrankaWithAdress>
    <izvorni_sadrzaj>SKALA d.o.o. za usluge Gorenska 19, 10255 Gornji Stupnik</izvorni_sadrzaj>
    <derivirana_varijabla naziv="DomainObject.Predmet.ProtustrankaWithAdress_1">SKALA d.o.o. za usluge Gorenska 19, 10255 Gornji Stupnik</derivirana_varijabla>
  </DomainObject.Predmet.ProtustrankaWithAdress>
  <DomainObject.Predmet.ProtustrankaWithAdressOIB>
    <izvorni_sadrzaj>SKALA d.o.o. za usluge, OIB 00690278096, Gorenska 19, 10255 Gornji Stupnik</izvorni_sadrzaj>
    <derivirana_varijabla naziv="DomainObject.Predmet.ProtustrankaWithAdressOIB_1">SKALA d.o.o. za usluge, OIB 00690278096, Gorenska 19, 10255 Gornji Stupnik</derivirana_varijabla>
  </DomainObject.Predmet.ProtustrankaWithAdressOIB>
  <DomainObject.Predmet.ProtustrankaNazivFormated>
    <izvorni_sadrzaj>SKALA d.o.o. za usluge</izvorni_sadrzaj>
    <derivirana_varijabla naziv="DomainObject.Predmet.ProtustrankaNazivFormated_1">SKALA d.o.o. za usluge</derivirana_varijabla>
  </DomainObject.Predmet.ProtustrankaNazivFormated>
  <DomainObject.Predmet.ProtustrankaNazivFormatedOIB>
    <izvorni_sadrzaj>SKALA d.o.o. za usluge, OIB 00690278096</izvorni_sadrzaj>
    <derivirana_varijabla naziv="DomainObject.Predmet.ProtustrankaNazivFormatedOIB_1">SKALA d.o.o. za usluge, OIB 00690278096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SKALA d.o.o. za usluge</item>
    </izvorni_sadrzaj>
    <derivirana_varijabla naziv="DomainObject.Predmet.ProtuStrankaListFormated_1">
      <item>SKALA d.o.o. za usluge</item>
    </derivirana_varijabla>
  </DomainObject.Predmet.ProtuStrankaListFormated>
  <DomainObject.Predmet.ProtuStrankaListFormatedOIB>
    <izvorni_sadrzaj>
      <item>SKALA d.o.o. za usluge, OIB 00690278096</item>
    </izvorni_sadrzaj>
    <derivirana_varijabla naziv="DomainObject.Predmet.ProtuStrankaListFormatedOIB_1">
      <item>SKALA d.o.o. za usluge, OIB 00690278096</item>
    </derivirana_varijabla>
  </DomainObject.Predmet.ProtuStrankaListFormatedOIB>
  <DomainObject.Predmet.ProtuStrankaListFormatedWithAdress>
    <izvorni_sadrzaj>
      <item>SKALA d.o.o. za usluge, Gorenska 19, 10255 Gornji Stupnik</item>
    </izvorni_sadrzaj>
    <derivirana_varijabla naziv="DomainObject.Predmet.ProtuStrankaListFormatedWithAdress_1">
      <item>SKALA d.o.o. za usluge, Gorenska 19, 10255 Gornji Stupnik</item>
    </derivirana_varijabla>
  </DomainObject.Predmet.ProtuStrankaListFormatedWithAdress>
  <DomainObject.Predmet.ProtuStrankaListFormatedWithAdressOIB>
    <izvorni_sadrzaj>
      <item>SKALA d.o.o. za usluge, OIB 00690278096, Gorenska 19, 10255 Gornji Stupnik</item>
    </izvorni_sadrzaj>
    <derivirana_varijabla naziv="DomainObject.Predmet.ProtuStrankaListFormatedWithAdressOIB_1">
      <item>SKALA d.o.o. za usluge, OIB 00690278096, Gorenska 19, 10255 Gornji Stupnik</item>
    </derivirana_varijabla>
  </DomainObject.Predmet.ProtuStrankaListFormatedWithAdressOIB>
  <DomainObject.Predmet.ProtuStrankaListNazivFormated>
    <izvorni_sadrzaj>
      <item>SKALA d.o.o. za usluge</item>
    </izvorni_sadrzaj>
    <derivirana_varijabla naziv="DomainObject.Predmet.ProtuStrankaListNazivFormated_1">
      <item>SKALA d.o.o. za usluge</item>
    </derivirana_varijabla>
  </DomainObject.Predmet.ProtuStrankaListNazivFormated>
  <DomainObject.Predmet.ProtuStrankaListNazivFormatedOIB>
    <izvorni_sadrzaj>
      <item>SKALA d.o.o. za usluge, OIB 00690278096</item>
    </izvorni_sadrzaj>
    <derivirana_varijabla naziv="DomainObject.Predmet.ProtuStrankaListNazivFormatedOIB_1">
      <item>SKALA d.o.o. za usluge, OIB 00690278096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SKALA d.o.o. za usluge</izvorni_sadrzaj>
    <derivirana_varijabla naziv="DomainObject.Predmet.ProtustrankaIDrugi_1">SKALA 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SKALA d.o.o. za usluge, OIB 00690278096, Gorenska 19, 10255 Gornji Stupnik</izvorni_sadrzaj>
    <derivirana_varijabla naziv="DomainObject.Predmet.ProtustrankaIDrugiAdressOIB_1">SKALA d.o.o. za usluge, OIB 00690278096, Gorenska 19,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SKALA d.o.o. za usluge</item>
      <item>Financijska agencija</item>
    </izvorni_sadrzaj>
    <derivirana_varijabla naziv="DomainObject.Predmet.SudioniciListNaziv_1">
      <item>SKALA d.o.o. za usluge</item>
      <item>Financijska agencija</item>
    </derivirana_varijabla>
  </DomainObject.Predmet.SudioniciListNaziv>
  <DomainObject.Predmet.SudioniciListAdressOIB>
    <izvorni_sadrzaj>
      <item>SKALA d.o.o. za usluge, OIB 00690278096, Gorenska 19,10255 Gornji Stupnik</item>
      <item>Financijska agencija, OIB 85821130368, TRG SVIBANJSKIH ŽRTAVA 1995. 1,10000 Zagreb</item>
    </izvorni_sadrzaj>
    <derivirana_varijabla naziv="DomainObject.Predmet.SudioniciListAdressOIB_1">
      <item>SKALA d.o.o. za usluge, OIB 00690278096, Gorenska 19,10255 Gornji Stupnik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00690278096</item>
      <item>, OIB 85821130368</item>
    </izvorni_sadrzaj>
    <derivirana_varijabla naziv="DomainObject.Predmet.SudioniciListNazivOIB_1">
      <item>, OIB 00690278096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825</properties:Characters>
  <properties:Lines>45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2019-12-14T08:16:00Z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